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0D414B9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96D06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983E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9F746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2572F36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EA8D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A11686" w14:textId="2573B510" w:rsidR="000E6CD2" w:rsidRPr="000E6CD2" w:rsidRDefault="00957CA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</w:t>
            </w:r>
            <w:r w:rsidR="001B27C0">
              <w:rPr>
                <w:rFonts w:cs="Arial"/>
                <w:szCs w:val="20"/>
              </w:rPr>
              <w:t>08</w:t>
            </w:r>
            <w:r w:rsidR="00C36444"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A16A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54371C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FC8C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F71DE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85225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76FA120" w14:textId="77777777" w:rsidR="000E6CD2" w:rsidRPr="000E6CD2" w:rsidRDefault="009019F5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Kreishaus Sanierung Recklinghausen</w:t>
            </w:r>
          </w:p>
        </w:tc>
      </w:tr>
      <w:tr w:rsidR="000E6CD2" w:rsidRPr="000E6CD2" w14:paraId="260AA3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2412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01BB5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303F86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01A41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0989C8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7DA110" w14:textId="126BECE4" w:rsidR="000E6CD2" w:rsidRPr="000E6CD2" w:rsidRDefault="009019F5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 2.</w:t>
            </w:r>
            <w:r w:rsidR="001B27C0">
              <w:rPr>
                <w:rFonts w:cs="Arial"/>
                <w:szCs w:val="20"/>
              </w:rPr>
              <w:t>325 Schlosserarbeiten</w:t>
            </w:r>
            <w:r>
              <w:rPr>
                <w:rFonts w:cs="Arial"/>
                <w:szCs w:val="20"/>
              </w:rPr>
              <w:t xml:space="preserve"> 2. BA</w:t>
            </w:r>
          </w:p>
        </w:tc>
      </w:tr>
    </w:tbl>
    <w:p w14:paraId="59B8FBD2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28A183E7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574DFBE0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65C49ABD" w14:textId="77777777" w:rsidR="00777672" w:rsidRDefault="00777672" w:rsidP="00254BAC">
      <w:pPr>
        <w:pStyle w:val="berschrift2"/>
      </w:pPr>
      <w:r>
        <w:t>Formblätter</w:t>
      </w:r>
    </w:p>
    <w:p w14:paraId="427120BF" w14:textId="77777777" w:rsidR="00EB6FA3" w:rsidRDefault="00736796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0902224C" w14:textId="77777777" w:rsidR="00C5267A" w:rsidRDefault="00736796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31EA6818" w14:textId="77777777" w:rsidR="002D42C6" w:rsidRDefault="00736796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08A83A30" w14:textId="77777777" w:rsidR="00C5267A" w:rsidRDefault="00736796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38CCF245" w14:textId="77777777" w:rsidR="008E59CB" w:rsidRDefault="00C5267A" w:rsidP="00774D7F">
      <w:pPr>
        <w:pStyle w:val="Kontrollkstchen"/>
      </w:pPr>
      <w:r>
        <w:t xml:space="preserve">                    </w:t>
      </w:r>
      <w:r w:rsidR="008E59CB">
        <w:t>angebote für jedes Hauptangebot, zu dem ein Änderungssatz angeboten wird)</w:t>
      </w:r>
    </w:p>
    <w:p w14:paraId="297708B3" w14:textId="77777777" w:rsidR="00C5267A" w:rsidRDefault="00736796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>Verzeichnis der Nachunternehmerleistungen (wenn Teile der Leistung an Nachunternehmer ver</w:t>
      </w:r>
      <w:r w:rsidR="00C5267A">
        <w:t>-</w:t>
      </w:r>
    </w:p>
    <w:p w14:paraId="56958761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41777199" w14:textId="77777777" w:rsidR="00C5267A" w:rsidRDefault="00736796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234 - Erklärung Bieter-/Arbeitsgemeinschaft (wenn das Angebot von einer Bietergemeinschaft abgege</w:t>
      </w:r>
      <w:r w:rsidR="00C5267A">
        <w:t>-</w:t>
      </w:r>
    </w:p>
    <w:p w14:paraId="1E4DE0DD" w14:textId="77777777" w:rsidR="00153702" w:rsidRDefault="00C5267A" w:rsidP="00153702">
      <w:pPr>
        <w:pStyle w:val="Kontrollkstchen"/>
      </w:pPr>
      <w:r>
        <w:t xml:space="preserve">                    </w:t>
      </w:r>
      <w:r w:rsidR="00153702">
        <w:t>ben wird; bei Abgabe mehrerer Hauptangebote für jedes Hauptangebot einer Bietergemeinschaft)</w:t>
      </w:r>
    </w:p>
    <w:p w14:paraId="2CB82F71" w14:textId="77777777" w:rsidR="00C5267A" w:rsidRDefault="00736796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235 - Verzeichnis der Leistungen/Kapazitäten anderer Unternehmen (wenn sich der Bieter der Kapazi</w:t>
      </w:r>
      <w:r w:rsidR="00C5267A">
        <w:t>-</w:t>
      </w:r>
    </w:p>
    <w:p w14:paraId="3100BB86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0426C35F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angebot, in dem sich der Bieter der Kapazitäten anderer Unternehmen bedient)</w:t>
      </w:r>
    </w:p>
    <w:p w14:paraId="5E21D61F" w14:textId="77777777" w:rsidR="00D03E02" w:rsidRDefault="00736796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>236 - Verpflichtungserklärung anderer Unternehmen (wenn der Bieter plant, bei einem Nachunterneh-</w:t>
      </w:r>
    </w:p>
    <w:p w14:paraId="53204F75" w14:textId="77777777" w:rsidR="00D03E02" w:rsidRDefault="00D03E02" w:rsidP="00D03E02">
      <w:pPr>
        <w:pStyle w:val="Kontrollkstchen"/>
      </w:pPr>
      <w:r>
        <w:t xml:space="preserve">                    mer die Eignung zu leihen)</w:t>
      </w:r>
    </w:p>
    <w:p w14:paraId="1995206F" w14:textId="77777777" w:rsidR="00C5267A" w:rsidRDefault="00736796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090A0F81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62017EC9" w14:textId="77777777" w:rsidR="00777672" w:rsidRDefault="00736796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6E69C453" w14:textId="77777777" w:rsidR="0048028D" w:rsidRDefault="00736796" w:rsidP="00774D7F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407D63">
        <w:tab/>
      </w:r>
      <w:r w:rsidR="009019F5">
        <w:t>Eigenerklärung RUS</w:t>
      </w:r>
    </w:p>
    <w:p w14:paraId="6A9DA627" w14:textId="77777777" w:rsidR="009019F5" w:rsidRDefault="00736796" w:rsidP="009019F5">
      <w:pPr>
        <w:pStyle w:val="Kontrollkstchen"/>
      </w:pPr>
      <w:sdt>
        <w:sdtPr>
          <w:id w:val="-1284026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407D63">
        <w:tab/>
      </w:r>
      <w:r w:rsidR="009019F5">
        <w:t xml:space="preserve">Preisermittlung bei Zuschlagskalkulation (Formblatt 221) </w:t>
      </w:r>
      <w:r w:rsidR="009019F5">
        <w:rPr>
          <w:b/>
          <w:u w:val="single"/>
        </w:rPr>
        <w:t xml:space="preserve">oder </w:t>
      </w:r>
      <w:r w:rsidR="009019F5">
        <w:t>Preisermittlung bei Kalkulation über die Endsumme (Formblatt 222)</w:t>
      </w:r>
    </w:p>
    <w:p w14:paraId="3CFC05B4" w14:textId="77777777" w:rsidR="00407D63" w:rsidRDefault="00736796" w:rsidP="009019F5">
      <w:pPr>
        <w:pStyle w:val="Kontrollkstchen"/>
      </w:pPr>
      <w:sdt>
        <w:sdtPr>
          <w:id w:val="12221745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>Besondere Vertragsbedingungen des Kreises Recklinghausen zur Einhaltung des Tariftreue- und Vergabegesetzes Nordrhein Westfalen (BVB TVgG NRW) - Formular 513</w:t>
      </w:r>
    </w:p>
    <w:p w14:paraId="2B739492" w14:textId="77777777" w:rsidR="009019F5" w:rsidRDefault="009019F5" w:rsidP="00774D7F">
      <w:pPr>
        <w:pStyle w:val="Kontrollkstchen"/>
      </w:pPr>
    </w:p>
    <w:p w14:paraId="0C177823" w14:textId="77777777"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14:paraId="7B689B0C" w14:textId="77777777" w:rsidR="0094719E" w:rsidRDefault="00736796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 oder</w:t>
      </w:r>
    </w:p>
    <w:p w14:paraId="77110E5F" w14:textId="77777777" w:rsidR="0094719E" w:rsidRDefault="0094719E" w:rsidP="0094719E">
      <w:pPr>
        <w:pStyle w:val="Kontrollkstchen"/>
      </w:pPr>
      <w:r>
        <w:tab/>
        <w:t>Formblatt Eigenerklärung zur Eignung oder</w:t>
      </w:r>
    </w:p>
    <w:p w14:paraId="64614BD2" w14:textId="77777777" w:rsidR="0094719E" w:rsidRDefault="0094719E" w:rsidP="0094719E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14:paraId="03A69421" w14:textId="77777777" w:rsidR="0094719E" w:rsidRDefault="00736796" w:rsidP="0094719E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</w:r>
      <w:r w:rsidR="00C5503B">
        <w:t>Referenznachweise:</w:t>
      </w:r>
    </w:p>
    <w:p w14:paraId="288D6B7D" w14:textId="77777777" w:rsidR="002B0AAB" w:rsidRPr="00AF27C2" w:rsidRDefault="002B0AAB" w:rsidP="002B0AAB">
      <w:pPr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Es sind folgende Nachweise mit dem Angebot vorzulegen:</w:t>
      </w:r>
    </w:p>
    <w:p w14:paraId="07D0BCF4" w14:textId="635CB665" w:rsidR="008749E3" w:rsidRDefault="008749E3" w:rsidP="008749E3">
      <w:pPr>
        <w:pStyle w:val="Listenabsatz"/>
        <w:numPr>
          <w:ilvl w:val="0"/>
          <w:numId w:val="21"/>
        </w:numPr>
        <w:spacing w:after="160" w:line="259" w:lineRule="auto"/>
        <w:rPr>
          <w:rFonts w:ascii="Segoe UI" w:hAnsi="Segoe UI" w:cs="Segoe UI"/>
        </w:rPr>
      </w:pPr>
      <w:r w:rsidRPr="00236B6D">
        <w:rPr>
          <w:rFonts w:ascii="Segoe UI" w:hAnsi="Segoe UI" w:cs="Segoe UI"/>
        </w:rPr>
        <w:t xml:space="preserve">Drei vergleichbare Projekte mit einer Nettoauftragssumme von mind. </w:t>
      </w:r>
      <w:r>
        <w:rPr>
          <w:rFonts w:ascii="Segoe UI" w:hAnsi="Segoe UI" w:cs="Segoe UI"/>
        </w:rPr>
        <w:t>1</w:t>
      </w:r>
      <w:r w:rsidR="00281C9D">
        <w:rPr>
          <w:rFonts w:ascii="Segoe UI" w:hAnsi="Segoe UI" w:cs="Segoe UI"/>
        </w:rPr>
        <w:t>00</w:t>
      </w:r>
      <w:r w:rsidRPr="00236B6D">
        <w:rPr>
          <w:rFonts w:ascii="Segoe UI" w:hAnsi="Segoe UI" w:cs="Segoe UI"/>
        </w:rPr>
        <w:t>.000.- € innerhalb der letzten 4 Jahre</w:t>
      </w:r>
      <w:r>
        <w:rPr>
          <w:rFonts w:ascii="Segoe UI" w:hAnsi="Segoe UI" w:cs="Segoe UI"/>
        </w:rPr>
        <w:t xml:space="preserve">, ab Veröffentlichungsdatum. </w:t>
      </w:r>
    </w:p>
    <w:p w14:paraId="6DED9908" w14:textId="77777777" w:rsidR="008749E3" w:rsidRPr="00236B6D" w:rsidRDefault="008749E3" w:rsidP="008749E3">
      <w:pPr>
        <w:pStyle w:val="Listenabsatz"/>
        <w:rPr>
          <w:rFonts w:ascii="Segoe UI" w:hAnsi="Segoe UI" w:cs="Segoe UI"/>
        </w:rPr>
      </w:pPr>
      <w:r w:rsidRPr="00236B6D">
        <w:rPr>
          <w:rFonts w:ascii="Segoe UI" w:hAnsi="Segoe UI" w:cs="Segoe UI"/>
        </w:rPr>
        <w:t>Für diese Projekte ist eine Referenzbescheinigung gem. Vergabehandbuch Formblatt 444 vorzulegen.</w:t>
      </w:r>
    </w:p>
    <w:p w14:paraId="4F14B12E" w14:textId="77777777" w:rsidR="008749E3" w:rsidRPr="00AF27C2" w:rsidRDefault="008749E3" w:rsidP="008749E3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Die Referenzbescheinigung muss folgende Angaben enthalten:</w:t>
      </w:r>
    </w:p>
    <w:p w14:paraId="67DE137E" w14:textId="77777777" w:rsidR="008749E3" w:rsidRPr="00AF27C2" w:rsidRDefault="008749E3" w:rsidP="008749E3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 xml:space="preserve"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</w:t>
      </w:r>
      <w:r w:rsidRPr="00AF27C2">
        <w:rPr>
          <w:rFonts w:ascii="Segoe UI" w:hAnsi="Segoe UI" w:cs="Segoe UI"/>
        </w:rPr>
        <w:lastRenderedPageBreak/>
        <w:t>stichwortartige Beschreibung der besonderen technischen und gerätespezifischen Anforderungen bzw. (bei Komplettleistung) Kurzbeschreibung der Baumaßnahme einschließlich eventueller Besonderheiten,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</w:r>
    </w:p>
    <w:p w14:paraId="4A650ACC" w14:textId="77777777" w:rsidR="00C5503B" w:rsidRDefault="00C5503B" w:rsidP="009019F5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15C08C8" w14:textId="77777777" w:rsidR="0094719E" w:rsidRDefault="00736796" w:rsidP="0094719E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14:paraId="62C99DDF" w14:textId="77777777" w:rsidR="00154BD4" w:rsidRPr="00263987" w:rsidRDefault="00154BD4" w:rsidP="00154BD4">
      <w:pPr>
        <w:pStyle w:val="berschrift2"/>
      </w:pPr>
      <w:r>
        <w:t>Leistungsbezogene Unterlagen</w:t>
      </w:r>
    </w:p>
    <w:p w14:paraId="6BBA5D35" w14:textId="77777777" w:rsidR="00154BD4" w:rsidRDefault="00736796" w:rsidP="00154BD4">
      <w:pPr>
        <w:pStyle w:val="Kontrollkstchen"/>
      </w:pPr>
      <w:sdt>
        <w:sdtPr>
          <w:id w:val="12085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EAD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Leistungsverzeichnis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</w:p>
    <w:p w14:paraId="65857CEF" w14:textId="77777777" w:rsidR="00FF7A9E" w:rsidRDefault="00736796" w:rsidP="00FF7A9E">
      <w:pPr>
        <w:pStyle w:val="Kontrollkstchen"/>
        <w:rPr>
          <w:b/>
          <w:u w:val="single"/>
        </w:rPr>
      </w:pPr>
      <w:sdt>
        <w:sdtPr>
          <w:id w:val="-9902446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031EAD">
        <w:tab/>
      </w:r>
      <w:r w:rsidR="00FF7A9E">
        <w:t xml:space="preserve">Leistungsverzeichnis als </w:t>
      </w:r>
      <w:r w:rsidR="00FF7A9E">
        <w:rPr>
          <w:b/>
          <w:bCs/>
        </w:rPr>
        <w:t>PDF</w:t>
      </w:r>
      <w:r w:rsidR="00FF7A9E">
        <w:t xml:space="preserve"> mit den Preisen </w:t>
      </w:r>
      <w:r w:rsidR="00FF7A9E">
        <w:rPr>
          <w:b/>
          <w:u w:val="single"/>
        </w:rPr>
        <w:t xml:space="preserve">oder </w:t>
      </w:r>
      <w:r w:rsidR="00FF7A9E">
        <w:t xml:space="preserve">Leistungsverzeichnis mit den Preisen </w:t>
      </w:r>
      <w:r w:rsidR="00FF7A9E">
        <w:rPr>
          <w:b/>
          <w:u w:val="single"/>
        </w:rPr>
        <w:t xml:space="preserve">in Form </w:t>
      </w:r>
    </w:p>
    <w:p w14:paraId="4590DBCD" w14:textId="614D1758" w:rsidR="00FF7A9E" w:rsidRDefault="00FF7A9E" w:rsidP="00FF7A9E">
      <w:pPr>
        <w:pStyle w:val="Kontrollkstchen"/>
        <w:ind w:firstLine="0"/>
        <w:rPr>
          <w:b/>
          <w:u w:val="single"/>
        </w:rPr>
      </w:pPr>
      <w:r>
        <w:rPr>
          <w:b/>
          <w:u w:val="single"/>
        </w:rPr>
        <w:t>einer GAEB-Datei</w:t>
      </w:r>
    </w:p>
    <w:p w14:paraId="04702A4D" w14:textId="554EA806" w:rsidR="00154BD4" w:rsidRDefault="00736796" w:rsidP="00FF7A9E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5E137435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B5E03DA" w14:textId="77777777" w:rsidR="00C5503B" w:rsidRPr="00263987" w:rsidRDefault="00736796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50C67991" w14:textId="77777777" w:rsidR="00C5503B" w:rsidRPr="00263987" w:rsidRDefault="00C5503B" w:rsidP="00154BD4">
      <w:pPr>
        <w:pStyle w:val="Kontrollkstchen"/>
      </w:pPr>
    </w:p>
    <w:p w14:paraId="6932926E" w14:textId="77777777" w:rsidR="00154BD4" w:rsidRDefault="00154BD4" w:rsidP="00154BD4">
      <w:pPr>
        <w:pStyle w:val="berschrift2"/>
      </w:pPr>
      <w:r>
        <w:t>sonstige Unterlagen</w:t>
      </w:r>
    </w:p>
    <w:p w14:paraId="54286F3C" w14:textId="77777777" w:rsidR="00154BD4" w:rsidRDefault="00736796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2E403281" w14:textId="77777777" w:rsidR="00154BD4" w:rsidRDefault="00736796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6FDE534E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3F2ECC60" w14:textId="77777777" w:rsidR="00154BD4" w:rsidRDefault="00154BD4" w:rsidP="00154BD4">
      <w:pPr>
        <w:pStyle w:val="berschrift2"/>
      </w:pPr>
      <w:r>
        <w:t>Formblätter</w:t>
      </w:r>
    </w:p>
    <w:p w14:paraId="01634E3A" w14:textId="77777777" w:rsidR="00154BD4" w:rsidRDefault="00736796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59BCC842" w14:textId="77777777" w:rsidR="00154BD4" w:rsidRDefault="00736796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223Aufgliederung der Einheitspreise entsprechend Formblatt 223</w:t>
      </w:r>
    </w:p>
    <w:p w14:paraId="3A5B66DE" w14:textId="77777777" w:rsidR="00153702" w:rsidRDefault="00736796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5F861E40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374361A8" w14:textId="0E6F2E5A" w:rsidR="00C5267A" w:rsidRDefault="00736796" w:rsidP="00774D7F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6444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68DD5D28" w14:textId="160A968C" w:rsidR="008749E3" w:rsidRDefault="008749E3" w:rsidP="008749E3">
      <w:pPr>
        <w:pStyle w:val="Listenabsatz"/>
        <w:numPr>
          <w:ilvl w:val="0"/>
          <w:numId w:val="21"/>
        </w:numPr>
        <w:spacing w:after="160" w:line="259" w:lineRule="auto"/>
        <w:rPr>
          <w:rFonts w:ascii="Segoe UI" w:hAnsi="Segoe UI" w:cs="Segoe UI"/>
        </w:rPr>
      </w:pPr>
      <w:r w:rsidRPr="00236B6D">
        <w:rPr>
          <w:rFonts w:ascii="Segoe UI" w:hAnsi="Segoe UI" w:cs="Segoe UI"/>
        </w:rPr>
        <w:t xml:space="preserve">Drei vergleichbare Projekte mit einer Nettoauftragssumme von mind. </w:t>
      </w:r>
      <w:r>
        <w:rPr>
          <w:rFonts w:ascii="Segoe UI" w:hAnsi="Segoe UI" w:cs="Segoe UI"/>
        </w:rPr>
        <w:t>1</w:t>
      </w:r>
      <w:r w:rsidR="00736796">
        <w:rPr>
          <w:rFonts w:ascii="Segoe UI" w:hAnsi="Segoe UI" w:cs="Segoe UI"/>
        </w:rPr>
        <w:t>00</w:t>
      </w:r>
      <w:r w:rsidRPr="00236B6D">
        <w:rPr>
          <w:rFonts w:ascii="Segoe UI" w:hAnsi="Segoe UI" w:cs="Segoe UI"/>
        </w:rPr>
        <w:t>.000.- € innerhalb der letzten 4 Jahre</w:t>
      </w:r>
      <w:r>
        <w:rPr>
          <w:rFonts w:ascii="Segoe UI" w:hAnsi="Segoe UI" w:cs="Segoe UI"/>
        </w:rPr>
        <w:t xml:space="preserve">, ab Veröffentlichungsdatum. </w:t>
      </w:r>
    </w:p>
    <w:p w14:paraId="0F4BB980" w14:textId="77777777" w:rsidR="008749E3" w:rsidRPr="00236B6D" w:rsidRDefault="008749E3" w:rsidP="008749E3">
      <w:pPr>
        <w:pStyle w:val="Listenabsatz"/>
        <w:rPr>
          <w:rFonts w:ascii="Segoe UI" w:hAnsi="Segoe UI" w:cs="Segoe UI"/>
        </w:rPr>
      </w:pPr>
      <w:r w:rsidRPr="00236B6D">
        <w:rPr>
          <w:rFonts w:ascii="Segoe UI" w:hAnsi="Segoe UI" w:cs="Segoe UI"/>
        </w:rPr>
        <w:t>Für diese Projekte ist eine Referenzbescheinigung gem. Vergabehandbuch Formblatt 444 vorzulegen.</w:t>
      </w:r>
    </w:p>
    <w:p w14:paraId="6718218A" w14:textId="77777777" w:rsidR="008749E3" w:rsidRPr="00AF27C2" w:rsidRDefault="008749E3" w:rsidP="008749E3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Die Referenzbescheinigung muss folgende Angaben enthalten:</w:t>
      </w:r>
    </w:p>
    <w:p w14:paraId="23CB9442" w14:textId="77777777" w:rsidR="008749E3" w:rsidRPr="00AF27C2" w:rsidRDefault="008749E3" w:rsidP="008749E3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Besonderheiten,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</w:r>
    </w:p>
    <w:p w14:paraId="2F062CC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1AF13B85" w14:textId="77777777" w:rsidR="00892372" w:rsidRPr="009514B6" w:rsidRDefault="00736796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338513A4" w14:textId="77777777" w:rsidR="00892372" w:rsidRPr="009514B6" w:rsidRDefault="00736796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134F4882" w14:textId="77777777" w:rsidR="00892372" w:rsidRPr="009514B6" w:rsidRDefault="00736796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639D531B" w14:textId="77777777" w:rsidR="00892372" w:rsidRPr="009514B6" w:rsidRDefault="00736796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258A0F46" w14:textId="77777777" w:rsidR="00334891" w:rsidRPr="009514B6" w:rsidRDefault="00736796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3C78A973" w14:textId="77777777" w:rsidR="00334891" w:rsidRPr="009514B6" w:rsidRDefault="00736796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7C098361" w14:textId="77777777" w:rsidR="00334891" w:rsidRPr="009514B6" w:rsidRDefault="00736796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140221F1" w14:textId="77777777" w:rsidR="00334891" w:rsidRDefault="00736796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30DCDE36" w14:textId="77777777" w:rsidR="00334891" w:rsidRDefault="00736796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24459848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1CEFD3C1" w14:textId="77777777" w:rsidR="00263987" w:rsidRDefault="00736796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379B6589" w14:textId="77777777" w:rsidR="00774D7F" w:rsidRDefault="00736796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5F930B1D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271E4947" w14:textId="77777777" w:rsidR="00774D7F" w:rsidRDefault="00736796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4FEDF84B" w14:textId="77777777" w:rsidR="009019F5" w:rsidRDefault="00736796" w:rsidP="009019F5">
      <w:pPr>
        <w:pStyle w:val="Kontrollkstchen"/>
      </w:pPr>
      <w:sdt>
        <w:sdtPr>
          <w:id w:val="246091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</w:r>
      <w:r w:rsidR="009019F5">
        <w:t xml:space="preserve">421 – Vertragserfüllungs- und Mängelansprüchebürgschaft </w:t>
      </w:r>
      <w:r w:rsidR="009019F5">
        <w:rPr>
          <w:u w:val="single"/>
        </w:rPr>
        <w:t>nach Auftragserteilung</w:t>
      </w:r>
    </w:p>
    <w:p w14:paraId="775B245E" w14:textId="77777777" w:rsidR="009019F5" w:rsidRDefault="00736796" w:rsidP="009019F5">
      <w:pPr>
        <w:pStyle w:val="Kontrollkstchen"/>
        <w:rPr>
          <w:u w:val="single"/>
        </w:rPr>
      </w:pPr>
      <w:sdt>
        <w:sdtPr>
          <w:id w:val="-15667968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422 – Mängelansprüchebürgschaft </w:t>
      </w:r>
      <w:r w:rsidR="009019F5">
        <w:rPr>
          <w:u w:val="single"/>
        </w:rPr>
        <w:t>nach Auftragserteilung</w:t>
      </w:r>
    </w:p>
    <w:p w14:paraId="7E8F2327" w14:textId="77777777" w:rsidR="009019F5" w:rsidRDefault="00736796" w:rsidP="009019F5">
      <w:pPr>
        <w:pStyle w:val="Kontrollkstchen"/>
      </w:pPr>
      <w:sdt>
        <w:sdtPr>
          <w:id w:val="-16327789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423 – Abschlagszahlungs- Vorauszahlungsbürgschaft </w:t>
      </w:r>
      <w:r w:rsidR="009019F5">
        <w:rPr>
          <w:u w:val="single"/>
        </w:rPr>
        <w:t>nach Auftragserteilung</w:t>
      </w:r>
    </w:p>
    <w:p w14:paraId="54449CDB" w14:textId="77777777" w:rsidR="009019F5" w:rsidRDefault="00736796" w:rsidP="009019F5">
      <w:pPr>
        <w:pStyle w:val="Kontrollkstchen"/>
      </w:pPr>
      <w:sdt>
        <w:sdtPr>
          <w:id w:val="18680980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431 – Abtretungserklärung durch neuen Gläubiger </w:t>
      </w:r>
      <w:r w:rsidR="009019F5">
        <w:rPr>
          <w:u w:val="single"/>
        </w:rPr>
        <w:t>nach Auftragserteilung</w:t>
      </w:r>
    </w:p>
    <w:p w14:paraId="674269FA" w14:textId="77777777" w:rsidR="009019F5" w:rsidRDefault="00736796" w:rsidP="009019F5">
      <w:pPr>
        <w:pStyle w:val="Kontrollkstchen"/>
      </w:pPr>
      <w:sdt>
        <w:sdtPr>
          <w:id w:val="-15200053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19F5">
            <w:rPr>
              <w:rFonts w:ascii="MS Gothic" w:eastAsia="MS Gothic" w:hAnsi="MS Gothic" w:hint="eastAsia"/>
            </w:rPr>
            <w:t>☒</w:t>
          </w:r>
        </w:sdtContent>
      </w:sdt>
      <w:r w:rsidR="009019F5">
        <w:tab/>
        <w:t xml:space="preserve">432 – Abtretungserklärung mit Abtretungsurkunde </w:t>
      </w:r>
      <w:r w:rsidR="009019F5">
        <w:rPr>
          <w:u w:val="single"/>
        </w:rPr>
        <w:t>nach Auftragserteilung</w:t>
      </w:r>
    </w:p>
    <w:p w14:paraId="79E895A7" w14:textId="77777777" w:rsidR="00774D7F" w:rsidRDefault="00774D7F" w:rsidP="00715DF5">
      <w:pPr>
        <w:pStyle w:val="Kontrollkstchen"/>
      </w:pPr>
    </w:p>
    <w:p w14:paraId="6AC20ED8" w14:textId="77777777" w:rsidR="00774D7F" w:rsidRPr="00774D7F" w:rsidRDefault="00736796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AC56" w14:textId="77777777" w:rsidR="00996EB4" w:rsidRDefault="00996EB4">
      <w:r>
        <w:separator/>
      </w:r>
    </w:p>
  </w:endnote>
  <w:endnote w:type="continuationSeparator" w:id="0">
    <w:p w14:paraId="432CDC32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10B69A0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75364DF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F59E39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0421E27" wp14:editId="338BC3FE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67D9A48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B94A85A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DDFEC4D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365B" w14:textId="77777777" w:rsidR="00996EB4" w:rsidRDefault="00996EB4">
      <w:r>
        <w:separator/>
      </w:r>
    </w:p>
  </w:footnote>
  <w:footnote w:type="continuationSeparator" w:id="0">
    <w:p w14:paraId="17B4E7B8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689D" w14:textId="77777777" w:rsidR="00B63072" w:rsidRDefault="00DD7395" w:rsidP="000E6CD2">
    <w:pPr>
      <w:pStyle w:val="Kopfzeile"/>
    </w:pPr>
    <w:r>
      <w:t>216</w:t>
    </w:r>
  </w:p>
  <w:p w14:paraId="487C44D2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9810E3"/>
    <w:multiLevelType w:val="hybridMultilevel"/>
    <w:tmpl w:val="4F6C7122"/>
    <w:lvl w:ilvl="0" w:tplc="DCE4D39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3773789">
    <w:abstractNumId w:val="0"/>
  </w:num>
  <w:num w:numId="2" w16cid:durableId="1706826643">
    <w:abstractNumId w:val="5"/>
  </w:num>
  <w:num w:numId="3" w16cid:durableId="1491367809">
    <w:abstractNumId w:val="6"/>
  </w:num>
  <w:num w:numId="4" w16cid:durableId="721446024">
    <w:abstractNumId w:val="14"/>
  </w:num>
  <w:num w:numId="5" w16cid:durableId="803697083">
    <w:abstractNumId w:val="9"/>
  </w:num>
  <w:num w:numId="6" w16cid:durableId="1023478842">
    <w:abstractNumId w:val="2"/>
  </w:num>
  <w:num w:numId="7" w16cid:durableId="1306352397">
    <w:abstractNumId w:val="11"/>
  </w:num>
  <w:num w:numId="8" w16cid:durableId="1001543786">
    <w:abstractNumId w:val="8"/>
  </w:num>
  <w:num w:numId="9" w16cid:durableId="845676582">
    <w:abstractNumId w:val="13"/>
  </w:num>
  <w:num w:numId="10" w16cid:durableId="941063632">
    <w:abstractNumId w:val="4"/>
  </w:num>
  <w:num w:numId="11" w16cid:durableId="250621845">
    <w:abstractNumId w:val="10"/>
  </w:num>
  <w:num w:numId="12" w16cid:durableId="1689522388">
    <w:abstractNumId w:val="10"/>
  </w:num>
  <w:num w:numId="13" w16cid:durableId="734593791">
    <w:abstractNumId w:val="10"/>
  </w:num>
  <w:num w:numId="14" w16cid:durableId="78672121">
    <w:abstractNumId w:val="10"/>
  </w:num>
  <w:num w:numId="15" w16cid:durableId="928736891">
    <w:abstractNumId w:val="10"/>
  </w:num>
  <w:num w:numId="16" w16cid:durableId="1930046008">
    <w:abstractNumId w:val="1"/>
  </w:num>
  <w:num w:numId="17" w16cid:durableId="957639217">
    <w:abstractNumId w:val="1"/>
  </w:num>
  <w:num w:numId="18" w16cid:durableId="1837764570">
    <w:abstractNumId w:val="7"/>
  </w:num>
  <w:num w:numId="19" w16cid:durableId="2010718033">
    <w:abstractNumId w:val="3"/>
  </w:num>
  <w:num w:numId="20" w16cid:durableId="107431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2508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1EAD"/>
    <w:rsid w:val="0003433A"/>
    <w:rsid w:val="000376CE"/>
    <w:rsid w:val="0005485A"/>
    <w:rsid w:val="0005583E"/>
    <w:rsid w:val="00062CF4"/>
    <w:rsid w:val="000849CE"/>
    <w:rsid w:val="00086EB5"/>
    <w:rsid w:val="000A27FE"/>
    <w:rsid w:val="000E6CD2"/>
    <w:rsid w:val="000F026E"/>
    <w:rsid w:val="000F1693"/>
    <w:rsid w:val="000F476F"/>
    <w:rsid w:val="001044CE"/>
    <w:rsid w:val="00110816"/>
    <w:rsid w:val="00127C79"/>
    <w:rsid w:val="00141558"/>
    <w:rsid w:val="001426F7"/>
    <w:rsid w:val="00153702"/>
    <w:rsid w:val="00154BD4"/>
    <w:rsid w:val="001B27C0"/>
    <w:rsid w:val="001B663A"/>
    <w:rsid w:val="001C509D"/>
    <w:rsid w:val="001E1AFE"/>
    <w:rsid w:val="001F4504"/>
    <w:rsid w:val="0022673D"/>
    <w:rsid w:val="002517FD"/>
    <w:rsid w:val="00254BAC"/>
    <w:rsid w:val="00263542"/>
    <w:rsid w:val="00263987"/>
    <w:rsid w:val="00265236"/>
    <w:rsid w:val="002728E7"/>
    <w:rsid w:val="00276093"/>
    <w:rsid w:val="002804BF"/>
    <w:rsid w:val="00281C9D"/>
    <w:rsid w:val="002871A9"/>
    <w:rsid w:val="002B0AAB"/>
    <w:rsid w:val="002C403D"/>
    <w:rsid w:val="002D21DE"/>
    <w:rsid w:val="002D42C6"/>
    <w:rsid w:val="002F0516"/>
    <w:rsid w:val="002F4952"/>
    <w:rsid w:val="002F587D"/>
    <w:rsid w:val="00327698"/>
    <w:rsid w:val="00334891"/>
    <w:rsid w:val="003724FA"/>
    <w:rsid w:val="00385716"/>
    <w:rsid w:val="003A36E9"/>
    <w:rsid w:val="003A5119"/>
    <w:rsid w:val="003D367D"/>
    <w:rsid w:val="003D3E99"/>
    <w:rsid w:val="003E2CD4"/>
    <w:rsid w:val="00407D63"/>
    <w:rsid w:val="00424038"/>
    <w:rsid w:val="0045228F"/>
    <w:rsid w:val="0045726B"/>
    <w:rsid w:val="00465851"/>
    <w:rsid w:val="0047055A"/>
    <w:rsid w:val="0048028D"/>
    <w:rsid w:val="00480ABD"/>
    <w:rsid w:val="0048307E"/>
    <w:rsid w:val="00492429"/>
    <w:rsid w:val="004A2080"/>
    <w:rsid w:val="004A432C"/>
    <w:rsid w:val="004B032E"/>
    <w:rsid w:val="004C5609"/>
    <w:rsid w:val="004E6569"/>
    <w:rsid w:val="004F112A"/>
    <w:rsid w:val="00504487"/>
    <w:rsid w:val="005333C9"/>
    <w:rsid w:val="00560D2A"/>
    <w:rsid w:val="00573601"/>
    <w:rsid w:val="00575172"/>
    <w:rsid w:val="0058073B"/>
    <w:rsid w:val="00582006"/>
    <w:rsid w:val="005831EA"/>
    <w:rsid w:val="00585790"/>
    <w:rsid w:val="00591451"/>
    <w:rsid w:val="005C3C01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2B24"/>
    <w:rsid w:val="006B74B1"/>
    <w:rsid w:val="006B7CF1"/>
    <w:rsid w:val="006D403D"/>
    <w:rsid w:val="006D70A3"/>
    <w:rsid w:val="00715DF5"/>
    <w:rsid w:val="007279E9"/>
    <w:rsid w:val="00734EDE"/>
    <w:rsid w:val="00736796"/>
    <w:rsid w:val="00746498"/>
    <w:rsid w:val="00765A42"/>
    <w:rsid w:val="007723ED"/>
    <w:rsid w:val="00774D7F"/>
    <w:rsid w:val="00777672"/>
    <w:rsid w:val="0078194F"/>
    <w:rsid w:val="007B1879"/>
    <w:rsid w:val="007D7643"/>
    <w:rsid w:val="008749E3"/>
    <w:rsid w:val="00887E9D"/>
    <w:rsid w:val="008917EF"/>
    <w:rsid w:val="00892372"/>
    <w:rsid w:val="008B2904"/>
    <w:rsid w:val="008E2912"/>
    <w:rsid w:val="008E59CB"/>
    <w:rsid w:val="008E7CF0"/>
    <w:rsid w:val="009019F5"/>
    <w:rsid w:val="00901F16"/>
    <w:rsid w:val="00910F0B"/>
    <w:rsid w:val="00916671"/>
    <w:rsid w:val="00927DEE"/>
    <w:rsid w:val="0094719E"/>
    <w:rsid w:val="009514B6"/>
    <w:rsid w:val="00957CA6"/>
    <w:rsid w:val="00962412"/>
    <w:rsid w:val="0097166A"/>
    <w:rsid w:val="00976383"/>
    <w:rsid w:val="00984803"/>
    <w:rsid w:val="00996EB4"/>
    <w:rsid w:val="009A6E63"/>
    <w:rsid w:val="009C14BE"/>
    <w:rsid w:val="009C3063"/>
    <w:rsid w:val="009C3CF6"/>
    <w:rsid w:val="009F5AEC"/>
    <w:rsid w:val="00A00872"/>
    <w:rsid w:val="00A2375B"/>
    <w:rsid w:val="00A31294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842DD"/>
    <w:rsid w:val="00B95794"/>
    <w:rsid w:val="00B96ADB"/>
    <w:rsid w:val="00BA5E42"/>
    <w:rsid w:val="00BD535F"/>
    <w:rsid w:val="00C101BF"/>
    <w:rsid w:val="00C246AC"/>
    <w:rsid w:val="00C2678D"/>
    <w:rsid w:val="00C36444"/>
    <w:rsid w:val="00C5267A"/>
    <w:rsid w:val="00C5503B"/>
    <w:rsid w:val="00C764C5"/>
    <w:rsid w:val="00CD156A"/>
    <w:rsid w:val="00CD3F7C"/>
    <w:rsid w:val="00CD54C7"/>
    <w:rsid w:val="00D03E02"/>
    <w:rsid w:val="00D05C74"/>
    <w:rsid w:val="00D6072E"/>
    <w:rsid w:val="00D75523"/>
    <w:rsid w:val="00D97BBF"/>
    <w:rsid w:val="00DA276D"/>
    <w:rsid w:val="00DC2EA6"/>
    <w:rsid w:val="00DC7E08"/>
    <w:rsid w:val="00DD7395"/>
    <w:rsid w:val="00DE1736"/>
    <w:rsid w:val="00DE2F64"/>
    <w:rsid w:val="00DE511B"/>
    <w:rsid w:val="00DE74F3"/>
    <w:rsid w:val="00DF1224"/>
    <w:rsid w:val="00E02FAA"/>
    <w:rsid w:val="00E20DEA"/>
    <w:rsid w:val="00E322E9"/>
    <w:rsid w:val="00E6087B"/>
    <w:rsid w:val="00E85EBB"/>
    <w:rsid w:val="00EB44CE"/>
    <w:rsid w:val="00EB6FA3"/>
    <w:rsid w:val="00EC7AED"/>
    <w:rsid w:val="00EE0777"/>
    <w:rsid w:val="00EE496F"/>
    <w:rsid w:val="00EE7B92"/>
    <w:rsid w:val="00EF64E3"/>
    <w:rsid w:val="00F133C2"/>
    <w:rsid w:val="00F21669"/>
    <w:rsid w:val="00F32C49"/>
    <w:rsid w:val="00F522D4"/>
    <w:rsid w:val="00F77CE1"/>
    <w:rsid w:val="00F84022"/>
    <w:rsid w:val="00FA0151"/>
    <w:rsid w:val="00FA4F96"/>
    <w:rsid w:val="00FB16C0"/>
    <w:rsid w:val="00FB4BF4"/>
    <w:rsid w:val="00FC0982"/>
    <w:rsid w:val="00FD49AF"/>
    <w:rsid w:val="00FD6065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CA0EE02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3</Pages>
  <Words>760</Words>
  <Characters>6112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Hoyme, D.</cp:lastModifiedBy>
  <cp:revision>28</cp:revision>
  <cp:lastPrinted>2019-07-18T05:26:00Z</cp:lastPrinted>
  <dcterms:created xsi:type="dcterms:W3CDTF">2023-11-03T10:11:00Z</dcterms:created>
  <dcterms:modified xsi:type="dcterms:W3CDTF">2026-05-13T06:08:00Z</dcterms:modified>
</cp:coreProperties>
</file>